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52E305" w14:textId="77777777" w:rsidR="0015311C" w:rsidRDefault="0015311C" w:rsidP="0015311C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sir Richard FORTH</w:t>
      </w:r>
      <w:r>
        <w:rPr>
          <w:rFonts w:eastAsia="Times New Roman" w:cs="Times New Roman"/>
          <w:szCs w:val="24"/>
        </w:rPr>
        <w:t xml:space="preserve"> 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fl.1498)</w:t>
      </w:r>
    </w:p>
    <w:p w14:paraId="17DC0CFD" w14:textId="77777777" w:rsidR="0015311C" w:rsidRDefault="0015311C" w:rsidP="0015311C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Prior of Christ Church, Ipswich.</w:t>
      </w:r>
    </w:p>
    <w:p w14:paraId="6FEAF50A" w14:textId="77777777" w:rsidR="0015311C" w:rsidRDefault="0015311C" w:rsidP="0015311C">
      <w:pPr>
        <w:pStyle w:val="NoSpacing"/>
        <w:rPr>
          <w:rFonts w:eastAsia="Times New Roman" w:cs="Times New Roman"/>
          <w:szCs w:val="24"/>
        </w:rPr>
      </w:pPr>
    </w:p>
    <w:p w14:paraId="23C76424" w14:textId="77777777" w:rsidR="0015311C" w:rsidRDefault="0015311C" w:rsidP="0015311C">
      <w:pPr>
        <w:pStyle w:val="NoSpacing"/>
        <w:rPr>
          <w:rFonts w:eastAsia="Times New Roman" w:cs="Times New Roman"/>
          <w:szCs w:val="24"/>
        </w:rPr>
      </w:pPr>
    </w:p>
    <w:p w14:paraId="335974F2" w14:textId="77777777" w:rsidR="0015311C" w:rsidRDefault="0015311C" w:rsidP="0015311C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14 Sep.1498</w:t>
      </w:r>
      <w:r>
        <w:rPr>
          <w:rFonts w:eastAsia="Times New Roman" w:cs="Times New Roman"/>
          <w:szCs w:val="24"/>
        </w:rPr>
        <w:tab/>
        <w:t xml:space="preserve">Roger </w:t>
      </w:r>
      <w:proofErr w:type="spellStart"/>
      <w:r>
        <w:rPr>
          <w:rFonts w:eastAsia="Times New Roman" w:cs="Times New Roman"/>
          <w:szCs w:val="24"/>
        </w:rPr>
        <w:t>Tymperley</w:t>
      </w:r>
      <w:proofErr w:type="spellEnd"/>
      <w:r>
        <w:rPr>
          <w:rFonts w:eastAsia="Times New Roman" w:cs="Times New Roman"/>
          <w:szCs w:val="24"/>
        </w:rPr>
        <w:t xml:space="preserve"> of Ipswich(q.v.) appointed him as supervisor of his Will.</w:t>
      </w:r>
    </w:p>
    <w:p w14:paraId="09E846C7" w14:textId="77777777" w:rsidR="0015311C" w:rsidRDefault="0015311C" w:rsidP="0015311C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 xml:space="preserve">(“The Register of John Morton, Archbishop of Canterbury 1486-1500” </w:t>
      </w:r>
      <w:proofErr w:type="spellStart"/>
      <w:r>
        <w:rPr>
          <w:rFonts w:eastAsia="Times New Roman" w:cs="Times New Roman"/>
          <w:szCs w:val="24"/>
        </w:rPr>
        <w:t>vol.III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2EEFF21F" w14:textId="77777777" w:rsidR="0015311C" w:rsidRDefault="0015311C" w:rsidP="0015311C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ed. Christopher Harper-Bill, pub. Canterbury and York Society 2000, pp.41-2)</w:t>
      </w:r>
    </w:p>
    <w:p w14:paraId="46286115" w14:textId="77777777" w:rsidR="0015311C" w:rsidRDefault="0015311C" w:rsidP="0015311C">
      <w:pPr>
        <w:pStyle w:val="NoSpacing"/>
        <w:rPr>
          <w:rFonts w:eastAsia="Times New Roman" w:cs="Times New Roman"/>
          <w:szCs w:val="24"/>
        </w:rPr>
      </w:pPr>
    </w:p>
    <w:p w14:paraId="162149F5" w14:textId="77777777" w:rsidR="0015311C" w:rsidRDefault="0015311C" w:rsidP="0015311C">
      <w:pPr>
        <w:pStyle w:val="NoSpacing"/>
        <w:rPr>
          <w:rFonts w:eastAsia="Times New Roman" w:cs="Times New Roman"/>
          <w:szCs w:val="24"/>
        </w:rPr>
      </w:pPr>
    </w:p>
    <w:p w14:paraId="161F01FD" w14:textId="77777777" w:rsidR="0015311C" w:rsidRDefault="0015311C" w:rsidP="0015311C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25 April 2023</w:t>
      </w:r>
    </w:p>
    <w:p w14:paraId="7250B48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7E8293" w14:textId="77777777" w:rsidR="0015311C" w:rsidRDefault="0015311C" w:rsidP="009139A6">
      <w:r>
        <w:separator/>
      </w:r>
    </w:p>
  </w:endnote>
  <w:endnote w:type="continuationSeparator" w:id="0">
    <w:p w14:paraId="73329DAC" w14:textId="77777777" w:rsidR="0015311C" w:rsidRDefault="0015311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EE947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6A583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E174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2B63DC" w14:textId="77777777" w:rsidR="0015311C" w:rsidRDefault="0015311C" w:rsidP="009139A6">
      <w:r>
        <w:separator/>
      </w:r>
    </w:p>
  </w:footnote>
  <w:footnote w:type="continuationSeparator" w:id="0">
    <w:p w14:paraId="109E5950" w14:textId="77777777" w:rsidR="0015311C" w:rsidRDefault="0015311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6978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0C104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A9E53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311C"/>
    <w:rsid w:val="000666E0"/>
    <w:rsid w:val="0015311C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CBD79D"/>
  <w15:chartTrackingRefBased/>
  <w15:docId w15:val="{95CF881B-910F-4DC4-8EBA-1E22269729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48</Words>
  <Characters>279</Characters>
  <Application>Microsoft Office Word</Application>
  <DocSecurity>0</DocSecurity>
  <Lines>2</Lines>
  <Paragraphs>1</Paragraphs>
  <ScaleCrop>false</ScaleCrop>
  <Company/>
  <LinksUpToDate>false</LinksUpToDate>
  <CharactersWithSpaces>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2023-04-25T15:08:00Z</dcterms:created>
  <dcterms:modified xsi:type="dcterms:W3CDTF">2023-04-25T15:09:00Z</dcterms:modified>
</cp:coreProperties>
</file>